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676212" w:rsidP="006E7EB5">
            <w:pPr>
              <w:spacing w:after="0" w:line="240" w:lineRule="auto"/>
              <w:jc w:val="both"/>
              <w:rPr>
                <w:rFonts w:ascii="Times New Roman" w:eastAsia="Times New Roman" w:hAnsi="Times New Roman"/>
                <w:sz w:val="24"/>
                <w:szCs w:val="24"/>
              </w:rPr>
            </w:pPr>
            <w:r>
              <w:rPr>
                <w:rFonts w:ascii="Times New Roman" w:hAnsi="Times New Roman"/>
              </w:rPr>
              <w:t xml:space="preserve">с. </w:t>
            </w:r>
            <w:proofErr w:type="spellStart"/>
            <w:r w:rsidR="006E7EB5">
              <w:rPr>
                <w:rFonts w:ascii="Times New Roman" w:hAnsi="Times New Roman"/>
              </w:rPr>
              <w:t>Черемыш</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Default="006E7EB5" w:rsidP="00E57C68">
            <w:pPr>
              <w:rPr>
                <w:rFonts w:ascii="Times New Roman" w:hAnsi="Times New Roman"/>
                <w:sz w:val="24"/>
                <w:szCs w:val="24"/>
              </w:rPr>
            </w:pPr>
            <w:r>
              <w:rPr>
                <w:rFonts w:ascii="Times New Roman" w:hAnsi="Times New Roman"/>
                <w:sz w:val="24"/>
                <w:szCs w:val="24"/>
              </w:rPr>
              <w:t>15.</w:t>
            </w:r>
            <w:r w:rsidR="00463754" w:rsidRPr="00F978D1">
              <w:rPr>
                <w:rFonts w:ascii="Times New Roman" w:hAnsi="Times New Roman"/>
                <w:sz w:val="24"/>
                <w:szCs w:val="24"/>
              </w:rPr>
              <w:t>0</w:t>
            </w:r>
            <w:r w:rsidR="00E57C68">
              <w:rPr>
                <w:rFonts w:ascii="Times New Roman" w:hAnsi="Times New Roman"/>
                <w:sz w:val="24"/>
                <w:szCs w:val="24"/>
              </w:rPr>
              <w:t>4</w:t>
            </w:r>
            <w:r w:rsidR="00463754" w:rsidRPr="00F978D1">
              <w:rPr>
                <w:rFonts w:ascii="Times New Roman" w:hAnsi="Times New Roman"/>
                <w:sz w:val="24"/>
                <w:szCs w:val="24"/>
              </w:rPr>
              <w:t xml:space="preserve">.2017 г.- </w:t>
            </w:r>
            <w:r w:rsidR="00E57C68">
              <w:rPr>
                <w:rFonts w:ascii="Times New Roman" w:hAnsi="Times New Roman"/>
                <w:sz w:val="24"/>
                <w:szCs w:val="24"/>
              </w:rPr>
              <w:t>08</w:t>
            </w:r>
            <w:r w:rsidR="00463754" w:rsidRPr="00F978D1">
              <w:rPr>
                <w:rFonts w:ascii="Times New Roman" w:hAnsi="Times New Roman"/>
                <w:sz w:val="24"/>
                <w:szCs w:val="24"/>
              </w:rPr>
              <w:t>.0</w:t>
            </w:r>
            <w:r w:rsidR="00E57C68">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p w:rsidR="007A11A5" w:rsidRPr="00F978D1" w:rsidRDefault="007A11A5" w:rsidP="00E57C68">
            <w:pPr>
              <w:rPr>
                <w:sz w:val="24"/>
                <w:szCs w:val="24"/>
              </w:rPr>
            </w:pP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6E7EB5">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6E7EB5">
              <w:rPr>
                <w:rFonts w:ascii="Times New Roman" w:hAnsi="Times New Roman"/>
                <w:sz w:val="24"/>
                <w:szCs w:val="24"/>
              </w:rPr>
              <w:t>34</w:t>
            </w:r>
            <w:r w:rsidR="000635B7" w:rsidRPr="00F978D1">
              <w:rPr>
                <w:rFonts w:ascii="Times New Roman" w:hAnsi="Times New Roman"/>
                <w:sz w:val="24"/>
                <w:szCs w:val="24"/>
              </w:rPr>
              <w:t xml:space="preserve"> от </w:t>
            </w:r>
            <w:r w:rsidR="006E7EB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676212">
              <w:rPr>
                <w:rFonts w:ascii="Times New Roman" w:hAnsi="Times New Roman"/>
              </w:rPr>
              <w:t>с</w:t>
            </w:r>
            <w:r w:rsidR="006E7EB5">
              <w:rPr>
                <w:rFonts w:ascii="Times New Roman" w:hAnsi="Times New Roman"/>
              </w:rPr>
              <w:t xml:space="preserve">. </w:t>
            </w:r>
            <w:proofErr w:type="spellStart"/>
            <w:r w:rsidR="006E7EB5">
              <w:rPr>
                <w:rFonts w:ascii="Times New Roman" w:hAnsi="Times New Roman"/>
              </w:rPr>
              <w:t>Черемыш</w:t>
            </w:r>
            <w:proofErr w:type="spellEnd"/>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6E7EB5">
              <w:rPr>
                <w:rFonts w:ascii="Times New Roman" w:hAnsi="Times New Roman"/>
                <w:sz w:val="24"/>
                <w:szCs w:val="24"/>
              </w:rPr>
              <w:t>15</w:t>
            </w:r>
            <w:r w:rsidR="00F978D1" w:rsidRPr="00F978D1">
              <w:rPr>
                <w:rFonts w:ascii="Times New Roman" w:hAnsi="Times New Roman"/>
                <w:sz w:val="24"/>
                <w:szCs w:val="24"/>
              </w:rPr>
              <w:t>.0</w:t>
            </w:r>
            <w:r w:rsidR="006E7EB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6E7EB5">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676212">
              <w:rPr>
                <w:rFonts w:ascii="Times New Roman" w:hAnsi="Times New Roman"/>
                <w:sz w:val="24"/>
                <w:szCs w:val="24"/>
              </w:rPr>
              <w:t>8</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9E5FD8">
              <w:rPr>
                <w:rFonts w:ascii="Times New Roman" w:hAnsi="Times New Roman"/>
                <w:sz w:val="24"/>
                <w:szCs w:val="24"/>
              </w:rPr>
              <w:t>10</w:t>
            </w:r>
            <w:r w:rsidR="00AB641B">
              <w:rPr>
                <w:rFonts w:ascii="Times New Roman" w:hAnsi="Times New Roman"/>
                <w:sz w:val="24"/>
                <w:szCs w:val="24"/>
              </w:rPr>
              <w:t>-</w:t>
            </w:r>
            <w:r w:rsidR="009E5FD8">
              <w:rPr>
                <w:rFonts w:ascii="Times New Roman" w:hAnsi="Times New Roman"/>
                <w:sz w:val="24"/>
                <w:szCs w:val="24"/>
              </w:rPr>
              <w:t>0</w:t>
            </w:r>
            <w:r w:rsidR="00776683" w:rsidRPr="00960EAB">
              <w:rPr>
                <w:rFonts w:ascii="Times New Roman" w:hAnsi="Times New Roman"/>
                <w:sz w:val="24"/>
                <w:szCs w:val="24"/>
              </w:rPr>
              <w:t xml:space="preserve">0 часов </w:t>
            </w:r>
            <w:r w:rsidR="009E7096" w:rsidRPr="009E7096">
              <w:rPr>
                <w:rFonts w:ascii="Times New Roman" w:hAnsi="Times New Roman"/>
              </w:rPr>
              <w:t xml:space="preserve">в </w:t>
            </w:r>
            <w:r w:rsidR="007A11A5">
              <w:rPr>
                <w:rFonts w:ascii="Times New Roman" w:hAnsi="Times New Roman"/>
              </w:rPr>
              <w:t xml:space="preserve">здании дома культуры </w:t>
            </w:r>
            <w:r w:rsidR="007E7304">
              <w:rPr>
                <w:rFonts w:ascii="Times New Roman" w:hAnsi="Times New Roman"/>
              </w:rPr>
              <w:t xml:space="preserve">по адресу: Свердловская область, </w:t>
            </w:r>
            <w:proofErr w:type="spellStart"/>
            <w:r w:rsidR="007E7304">
              <w:rPr>
                <w:rFonts w:ascii="Times New Roman" w:hAnsi="Times New Roman"/>
              </w:rPr>
              <w:t>Пышминский</w:t>
            </w:r>
            <w:proofErr w:type="spellEnd"/>
            <w:r w:rsidR="007E7304">
              <w:rPr>
                <w:rFonts w:ascii="Times New Roman" w:hAnsi="Times New Roman"/>
              </w:rPr>
              <w:t xml:space="preserve"> район, </w:t>
            </w:r>
            <w:r w:rsidR="00676212">
              <w:rPr>
                <w:rFonts w:ascii="Times New Roman" w:hAnsi="Times New Roman"/>
              </w:rPr>
              <w:t xml:space="preserve">с. </w:t>
            </w:r>
            <w:proofErr w:type="spellStart"/>
            <w:r w:rsidR="009E5FD8">
              <w:rPr>
                <w:rFonts w:ascii="Times New Roman" w:hAnsi="Times New Roman"/>
              </w:rPr>
              <w:t>Черемыш</w:t>
            </w:r>
            <w:proofErr w:type="spellEnd"/>
            <w:r w:rsidR="00676212">
              <w:rPr>
                <w:rFonts w:ascii="Times New Roman" w:hAnsi="Times New Roman"/>
              </w:rPr>
              <w:t xml:space="preserve">, ул. </w:t>
            </w:r>
            <w:r w:rsidR="009E5FD8">
              <w:rPr>
                <w:rFonts w:ascii="Times New Roman" w:hAnsi="Times New Roman"/>
              </w:rPr>
              <w:t>Ленина</w:t>
            </w:r>
            <w:r w:rsidR="00676212">
              <w:rPr>
                <w:rFonts w:ascii="Times New Roman" w:hAnsi="Times New Roman"/>
              </w:rPr>
              <w:t xml:space="preserve">, </w:t>
            </w:r>
            <w:r w:rsidR="009E5FD8">
              <w:rPr>
                <w:rFonts w:ascii="Times New Roman" w:hAnsi="Times New Roman"/>
              </w:rPr>
              <w:t>66</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676212">
              <w:rPr>
                <w:rFonts w:ascii="Times New Roman" w:hAnsi="Times New Roman"/>
                <w:sz w:val="24"/>
                <w:szCs w:val="24"/>
              </w:rPr>
              <w:t>ы</w:t>
            </w:r>
            <w:proofErr w:type="gramEnd"/>
            <w:r w:rsidRPr="00960EAB">
              <w:rPr>
                <w:rFonts w:ascii="Times New Roman" w:hAnsi="Times New Roman"/>
                <w:sz w:val="24"/>
                <w:szCs w:val="24"/>
              </w:rPr>
              <w:t xml:space="preserve"> </w:t>
            </w:r>
            <w:r w:rsidR="009E5FD8">
              <w:rPr>
                <w:rFonts w:ascii="Times New Roman" w:hAnsi="Times New Roman"/>
                <w:sz w:val="24"/>
                <w:szCs w:val="24"/>
              </w:rPr>
              <w:t>6</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7E73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08</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9E5FD8"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9123CB">
      <w:footerReference w:type="default" r:id="rId8"/>
      <w:pgSz w:w="11906" w:h="16838"/>
      <w:pgMar w:top="426"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3F6" w:rsidRDefault="00D603F6" w:rsidP="000A5E40">
      <w:pPr>
        <w:spacing w:after="0" w:line="240" w:lineRule="auto"/>
      </w:pPr>
      <w:r>
        <w:separator/>
      </w:r>
    </w:p>
  </w:endnote>
  <w:endnote w:type="continuationSeparator" w:id="0">
    <w:p w:rsidR="00D603F6" w:rsidRDefault="00D603F6"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364C58"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9E5FD8">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3F6" w:rsidRDefault="00D603F6" w:rsidP="000A5E40">
      <w:pPr>
        <w:spacing w:after="0" w:line="240" w:lineRule="auto"/>
      </w:pPr>
      <w:r>
        <w:separator/>
      </w:r>
    </w:p>
  </w:footnote>
  <w:footnote w:type="continuationSeparator" w:id="0">
    <w:p w:rsidR="00D603F6" w:rsidRDefault="00D603F6"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10594"/>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2011"/>
    <w:rsid w:val="001237BD"/>
    <w:rsid w:val="00124AA8"/>
    <w:rsid w:val="00127BA6"/>
    <w:rsid w:val="001351F1"/>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80DC4"/>
    <w:rsid w:val="00385127"/>
    <w:rsid w:val="00385553"/>
    <w:rsid w:val="003934A9"/>
    <w:rsid w:val="00395C7F"/>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7D28"/>
    <w:rsid w:val="004B0ED6"/>
    <w:rsid w:val="004B14CC"/>
    <w:rsid w:val="004B1B9E"/>
    <w:rsid w:val="004B556B"/>
    <w:rsid w:val="004C53DD"/>
    <w:rsid w:val="004C5CB8"/>
    <w:rsid w:val="004D636B"/>
    <w:rsid w:val="004E31FF"/>
    <w:rsid w:val="004F04F9"/>
    <w:rsid w:val="004F116C"/>
    <w:rsid w:val="004F26BE"/>
    <w:rsid w:val="004F3F37"/>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4551"/>
    <w:rsid w:val="006662B9"/>
    <w:rsid w:val="006676C8"/>
    <w:rsid w:val="00673036"/>
    <w:rsid w:val="0067359B"/>
    <w:rsid w:val="00676212"/>
    <w:rsid w:val="006809E1"/>
    <w:rsid w:val="00681D5E"/>
    <w:rsid w:val="00682260"/>
    <w:rsid w:val="006833E6"/>
    <w:rsid w:val="0069711E"/>
    <w:rsid w:val="006A3293"/>
    <w:rsid w:val="006B43C0"/>
    <w:rsid w:val="006C2765"/>
    <w:rsid w:val="006C2F58"/>
    <w:rsid w:val="006E7EB5"/>
    <w:rsid w:val="006F20EC"/>
    <w:rsid w:val="006F647E"/>
    <w:rsid w:val="007000D7"/>
    <w:rsid w:val="007036A0"/>
    <w:rsid w:val="00720A5F"/>
    <w:rsid w:val="00721704"/>
    <w:rsid w:val="00723470"/>
    <w:rsid w:val="007267D2"/>
    <w:rsid w:val="00751766"/>
    <w:rsid w:val="00754451"/>
    <w:rsid w:val="00771236"/>
    <w:rsid w:val="00776683"/>
    <w:rsid w:val="007800EC"/>
    <w:rsid w:val="007841AD"/>
    <w:rsid w:val="00784528"/>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4F37"/>
    <w:rsid w:val="008173E1"/>
    <w:rsid w:val="008248EC"/>
    <w:rsid w:val="00832EAB"/>
    <w:rsid w:val="00833A92"/>
    <w:rsid w:val="0084448A"/>
    <w:rsid w:val="008542DA"/>
    <w:rsid w:val="00856A2F"/>
    <w:rsid w:val="00867E81"/>
    <w:rsid w:val="0087189A"/>
    <w:rsid w:val="0088750D"/>
    <w:rsid w:val="0089084D"/>
    <w:rsid w:val="00894E83"/>
    <w:rsid w:val="0089522D"/>
    <w:rsid w:val="008A51D2"/>
    <w:rsid w:val="008C05C6"/>
    <w:rsid w:val="008C3860"/>
    <w:rsid w:val="008D0034"/>
    <w:rsid w:val="008F27FE"/>
    <w:rsid w:val="008F3F0C"/>
    <w:rsid w:val="008F527F"/>
    <w:rsid w:val="009123CB"/>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7292"/>
    <w:rsid w:val="009D7299"/>
    <w:rsid w:val="009E27C7"/>
    <w:rsid w:val="009E5FD8"/>
    <w:rsid w:val="009E7096"/>
    <w:rsid w:val="009F0243"/>
    <w:rsid w:val="009F0267"/>
    <w:rsid w:val="009F03A7"/>
    <w:rsid w:val="00A00D50"/>
    <w:rsid w:val="00A03C8F"/>
    <w:rsid w:val="00A06A4B"/>
    <w:rsid w:val="00A1466B"/>
    <w:rsid w:val="00A23A73"/>
    <w:rsid w:val="00A24DD5"/>
    <w:rsid w:val="00A546AF"/>
    <w:rsid w:val="00A67E87"/>
    <w:rsid w:val="00A8224E"/>
    <w:rsid w:val="00A82B28"/>
    <w:rsid w:val="00A83B43"/>
    <w:rsid w:val="00A87CE3"/>
    <w:rsid w:val="00AA1D34"/>
    <w:rsid w:val="00AA747D"/>
    <w:rsid w:val="00AB641B"/>
    <w:rsid w:val="00AC3B19"/>
    <w:rsid w:val="00AC433F"/>
    <w:rsid w:val="00AC5CE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24D"/>
    <w:rsid w:val="00C03583"/>
    <w:rsid w:val="00C03BE5"/>
    <w:rsid w:val="00C111D4"/>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3F6"/>
    <w:rsid w:val="00D60A2B"/>
    <w:rsid w:val="00D6236F"/>
    <w:rsid w:val="00D67D03"/>
    <w:rsid w:val="00D7115C"/>
    <w:rsid w:val="00D73639"/>
    <w:rsid w:val="00D74905"/>
    <w:rsid w:val="00D76224"/>
    <w:rsid w:val="00D776F0"/>
    <w:rsid w:val="00D82FE0"/>
    <w:rsid w:val="00D84509"/>
    <w:rsid w:val="00D85EED"/>
    <w:rsid w:val="00D94634"/>
    <w:rsid w:val="00DC6E37"/>
    <w:rsid w:val="00DE63C8"/>
    <w:rsid w:val="00DE70CA"/>
    <w:rsid w:val="00DF01F4"/>
    <w:rsid w:val="00DF5C0D"/>
    <w:rsid w:val="00DF71BC"/>
    <w:rsid w:val="00E00E54"/>
    <w:rsid w:val="00E059B8"/>
    <w:rsid w:val="00E102BD"/>
    <w:rsid w:val="00E10CCA"/>
    <w:rsid w:val="00E37A67"/>
    <w:rsid w:val="00E41494"/>
    <w:rsid w:val="00E57C68"/>
    <w:rsid w:val="00E60B76"/>
    <w:rsid w:val="00E623FC"/>
    <w:rsid w:val="00E62BF8"/>
    <w:rsid w:val="00E733FD"/>
    <w:rsid w:val="00E94607"/>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4BAE9-CF07-489C-A6FB-3C78B0C79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6</TotalTime>
  <Pages>1</Pages>
  <Words>342</Words>
  <Characters>1953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2017-06-14T06:01:00Z</cp:lastPrinted>
  <dcterms:created xsi:type="dcterms:W3CDTF">2017-06-14T06:01:00Z</dcterms:created>
  <dcterms:modified xsi:type="dcterms:W3CDTF">2017-06-14T06:07:00Z</dcterms:modified>
</cp:coreProperties>
</file>